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00F41A6B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70E35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CC5C85">
        <w:rPr>
          <w:b/>
          <w:i/>
          <w:noProof/>
          <w:sz w:val="28"/>
        </w:rPr>
        <w:t>4712</w:t>
      </w:r>
    </w:p>
    <w:p w14:paraId="3A7BAEE1" w14:textId="540B7F0D" w:rsidR="004E3939" w:rsidRPr="00DA53A0" w:rsidRDefault="00270E35" w:rsidP="00A57D88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>US</w:t>
      </w:r>
      <w:r w:rsidR="00A57D88">
        <w:rPr>
          <w:sz w:val="24"/>
        </w:rPr>
        <w:t xml:space="preserve">, </w:t>
      </w:r>
      <w:r>
        <w:rPr>
          <w:sz w:val="24"/>
        </w:rPr>
        <w:t>6</w:t>
      </w:r>
      <w:r w:rsidR="00A57D88">
        <w:rPr>
          <w:sz w:val="24"/>
        </w:rPr>
        <w:t xml:space="preserve"> - 1</w:t>
      </w:r>
      <w:r>
        <w:rPr>
          <w:sz w:val="24"/>
        </w:rPr>
        <w:t>0</w:t>
      </w:r>
      <w:r w:rsidR="00A57D88">
        <w:rPr>
          <w:sz w:val="24"/>
        </w:rPr>
        <w:t xml:space="preserve"> </w:t>
      </w:r>
      <w:r>
        <w:rPr>
          <w:sz w:val="24"/>
        </w:rPr>
        <w:t>November</w:t>
      </w:r>
      <w:r w:rsidR="00A57D88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F7A58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1D76">
        <w:rPr>
          <w:rFonts w:ascii="Arial" w:hAnsi="Arial" w:cs="Arial"/>
          <w:b/>
          <w:sz w:val="22"/>
          <w:szCs w:val="22"/>
        </w:rPr>
        <w:t xml:space="preserve">Draft Reply LS on </w:t>
      </w:r>
      <w:r w:rsidR="008908BA" w:rsidRPr="008908BA">
        <w:rPr>
          <w:rFonts w:ascii="Arial" w:hAnsi="Arial" w:cs="Arial"/>
          <w:b/>
          <w:sz w:val="22"/>
          <w:szCs w:val="22"/>
        </w:rPr>
        <w:t>Retrieving keys for decryption of protected IEs for U2N relay</w:t>
      </w:r>
    </w:p>
    <w:p w14:paraId="06BA196E" w14:textId="63F0E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D9C" w:rsidRPr="00A910D9">
        <w:rPr>
          <w:rFonts w:ascii="Arial" w:hAnsi="Arial" w:cs="Arial"/>
          <w:b/>
          <w:bCs/>
          <w:sz w:val="22"/>
          <w:szCs w:val="22"/>
        </w:rPr>
        <w:t>S3-23</w:t>
      </w:r>
      <w:r w:rsidR="00FC0290" w:rsidRPr="00A910D9">
        <w:rPr>
          <w:rFonts w:ascii="Arial" w:hAnsi="Arial" w:cs="Arial"/>
          <w:b/>
          <w:bCs/>
          <w:sz w:val="22"/>
          <w:szCs w:val="22"/>
        </w:rPr>
        <w:t>44</w:t>
      </w:r>
      <w:r w:rsidR="00A910D9" w:rsidRPr="00A910D9">
        <w:rPr>
          <w:rFonts w:ascii="Arial" w:hAnsi="Arial" w:cs="Arial"/>
          <w:b/>
          <w:bCs/>
          <w:sz w:val="22"/>
          <w:szCs w:val="22"/>
        </w:rPr>
        <w:t>5</w:t>
      </w:r>
      <w:r w:rsidR="00282D9C" w:rsidRPr="00A910D9">
        <w:rPr>
          <w:rFonts w:ascii="Arial" w:hAnsi="Arial" w:cs="Arial"/>
          <w:b/>
          <w:bCs/>
          <w:sz w:val="22"/>
          <w:szCs w:val="22"/>
        </w:rPr>
        <w:t>3</w:t>
      </w:r>
    </w:p>
    <w:p w14:paraId="2C6E4D6E" w14:textId="0A386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>Release 17</w:t>
      </w:r>
    </w:p>
    <w:bookmarkEnd w:id="2"/>
    <w:bookmarkEnd w:id="3"/>
    <w:bookmarkEnd w:id="4"/>
    <w:p w14:paraId="1E9D3ED8" w14:textId="5D8BDB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08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58FB">
        <w:rPr>
          <w:rFonts w:ascii="Arial" w:hAnsi="Arial" w:cs="Arial"/>
          <w:b/>
          <w:sz w:val="22"/>
          <w:szCs w:val="22"/>
        </w:rPr>
        <w:t>Qualcomm Incorporated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650C47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AAD5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77777777" w:rsidR="0029328E" w:rsidRDefault="009A7038" w:rsidP="000F6242">
      <w:r w:rsidRPr="008F0AC6">
        <w:t xml:space="preserve">SA3 would like to thank CT1 for the LS on </w:t>
      </w:r>
      <w:r w:rsidR="008908BA" w:rsidRPr="008F0AC6">
        <w:t>Retrieving keys for decryption of protected IEs for U2N relay</w:t>
      </w:r>
      <w:r w:rsidR="008F0AC6">
        <w:t>.</w:t>
      </w:r>
      <w:r w:rsidR="00FF5477">
        <w:t xml:space="preserve"> </w:t>
      </w:r>
    </w:p>
    <w:p w14:paraId="6BA397D8" w14:textId="59D2C38A" w:rsidR="008F6C74" w:rsidRDefault="00FF5477" w:rsidP="000F6242">
      <w:r>
        <w:t xml:space="preserve">Regarding the question </w:t>
      </w:r>
      <w:r w:rsidR="00BB51AC">
        <w:t xml:space="preserve">on </w:t>
      </w:r>
      <w:r w:rsidR="009410B6">
        <w:t>how the 5G ProSe UE-to-network relay UE retrieve</w:t>
      </w:r>
      <w:r w:rsidR="0029328E">
        <w:t>s</w:t>
      </w:r>
      <w:r w:rsidR="009410B6">
        <w:t xml:space="preserve"> the corresponding discovery security parameters for decryption of the relay service code and the UP-PRUK ID/CP-PRUK ID in the PROSE DIRECT LINK ESTABLISHMENT REQUEST message, </w:t>
      </w:r>
      <w:r w:rsidR="00337939">
        <w:t xml:space="preserve">the 5G ProSe UE-to-network relay UE </w:t>
      </w:r>
      <w:r w:rsidR="000844EA">
        <w:t xml:space="preserve">need to </w:t>
      </w:r>
      <w:r w:rsidR="00324B9D">
        <w:t xml:space="preserve">try </w:t>
      </w:r>
      <w:r w:rsidR="00696006">
        <w:t>discovery</w:t>
      </w:r>
      <w:r w:rsidR="004A4AE1">
        <w:t xml:space="preserve"> </w:t>
      </w:r>
      <w:r w:rsidR="0071094A">
        <w:t xml:space="preserve">security </w:t>
      </w:r>
      <w:r w:rsidR="004A4AE1">
        <w:t xml:space="preserve">parameters </w:t>
      </w:r>
      <w:r w:rsidR="00CF3BE9">
        <w:t xml:space="preserve">for </w:t>
      </w:r>
      <w:r w:rsidR="004B6483">
        <w:t>decryption</w:t>
      </w:r>
      <w:r w:rsidR="0071094A">
        <w:t>.</w:t>
      </w:r>
      <w:r w:rsidR="000F49A5">
        <w:t xml:space="preserve"> If the 5G ProSe UE-to-network relay UE </w:t>
      </w:r>
      <w:r w:rsidR="00D37DD9">
        <w:t xml:space="preserve">is currently </w:t>
      </w:r>
      <w:r w:rsidR="00897959">
        <w:t xml:space="preserve">serving multiple </w:t>
      </w:r>
      <w:r w:rsidR="00664F56">
        <w:t>RSCs, the 5G ProSe UE-to-network relay UE need</w:t>
      </w:r>
      <w:r w:rsidR="000F49A5">
        <w:t xml:space="preserve"> </w:t>
      </w:r>
      <w:r w:rsidR="00443685">
        <w:t xml:space="preserve">to try </w:t>
      </w:r>
      <w:r w:rsidR="000F49A5">
        <w:t xml:space="preserve">multiple sets of </w:t>
      </w:r>
      <w:r w:rsidR="00696006">
        <w:t xml:space="preserve">discovery </w:t>
      </w:r>
      <w:r w:rsidR="000F49A5">
        <w:t>security para</w:t>
      </w:r>
      <w:r w:rsidR="00D37DD9">
        <w:t>meters</w:t>
      </w:r>
      <w:r w:rsidR="008112E9">
        <w:t xml:space="preserve"> to identify the </w:t>
      </w:r>
      <w:r w:rsidR="00511335">
        <w:t xml:space="preserve">RSC </w:t>
      </w:r>
      <w:r w:rsidR="00F0715A">
        <w:t xml:space="preserve">included </w:t>
      </w:r>
      <w:r w:rsidR="00C50D95">
        <w:t>in the PROSE DIRECT LINK ESTABLISHMENT REQUEST message</w:t>
      </w:r>
      <w:r w:rsidR="00443685">
        <w:t>.</w:t>
      </w:r>
    </w:p>
    <w:p w14:paraId="7A1E7957" w14:textId="05A47C46" w:rsidR="001A5D8F" w:rsidRPr="00FF5477" w:rsidRDefault="001A5D8F" w:rsidP="000F6242">
      <w:r>
        <w:t>Regarding the question on</w:t>
      </w:r>
      <w:r w:rsidR="00A80D92">
        <w:t xml:space="preserve"> whether </w:t>
      </w:r>
      <w:r w:rsidR="00A278F6">
        <w:t xml:space="preserve">any additional security mechanism needed, SA3 </w:t>
      </w:r>
      <w:r w:rsidR="00BD4B23">
        <w:t xml:space="preserve">does not </w:t>
      </w:r>
      <w:r w:rsidR="00D15A50">
        <w:t xml:space="preserve">require any </w:t>
      </w:r>
      <w:r w:rsidR="00BD4B23">
        <w:t>additional security mechanism for decryption of protected IEs for UE-to-network relay</w:t>
      </w:r>
      <w:r w:rsidR="007C047C">
        <w:t>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F4841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0D81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A3E62EE" w14:textId="6191BDF2" w:rsidR="00B97703" w:rsidRPr="00974738" w:rsidRDefault="00B97703" w:rsidP="000D4B50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8F0AC6" w:rsidRPr="00974738">
        <w:t xml:space="preserve">CT1 is kindly requested </w:t>
      </w:r>
      <w:r w:rsidR="00974738" w:rsidRPr="00974738">
        <w:t>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E398267" w14:textId="77777777" w:rsidR="00BE5229" w:rsidRDefault="00BE5229" w:rsidP="00BE5229">
      <w:r>
        <w:t>SA3#115</w:t>
      </w:r>
      <w:r>
        <w:tab/>
        <w:t>26 February – 1 March 2024</w:t>
      </w:r>
      <w:r>
        <w:tab/>
        <w:t>Athens, GR</w:t>
      </w:r>
    </w:p>
    <w:p w14:paraId="054FEDCB" w14:textId="18BAD9A8" w:rsidR="006052AD" w:rsidRPr="00074D3C" w:rsidRDefault="00BE5229" w:rsidP="002F1940">
      <w:r>
        <w:t>SA3#116</w:t>
      </w:r>
      <w:r>
        <w:tab/>
        <w:t>20 - 24 May 2024</w:t>
      </w:r>
      <w:r>
        <w:tab/>
      </w:r>
      <w:r>
        <w:tab/>
      </w:r>
      <w:r>
        <w:tab/>
        <w:t>KR (TBD)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6DF67" w14:textId="77777777" w:rsidR="0082780B" w:rsidRDefault="0082780B">
      <w:pPr>
        <w:spacing w:after="0"/>
      </w:pPr>
      <w:r>
        <w:separator/>
      </w:r>
    </w:p>
  </w:endnote>
  <w:endnote w:type="continuationSeparator" w:id="0">
    <w:p w14:paraId="5394DF9D" w14:textId="77777777" w:rsidR="0082780B" w:rsidRDefault="008278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9A62B" w14:textId="77777777" w:rsidR="0082780B" w:rsidRDefault="0082780B">
      <w:pPr>
        <w:spacing w:after="0"/>
      </w:pPr>
      <w:r>
        <w:separator/>
      </w:r>
    </w:p>
  </w:footnote>
  <w:footnote w:type="continuationSeparator" w:id="0">
    <w:p w14:paraId="426A6E84" w14:textId="77777777" w:rsidR="0082780B" w:rsidRDefault="008278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2C02"/>
    <w:rsid w:val="00017F23"/>
    <w:rsid w:val="00074D3C"/>
    <w:rsid w:val="000844EA"/>
    <w:rsid w:val="000A0C0F"/>
    <w:rsid w:val="000B03C2"/>
    <w:rsid w:val="000B1A5D"/>
    <w:rsid w:val="000B21DF"/>
    <w:rsid w:val="000B2AB7"/>
    <w:rsid w:val="000D4B50"/>
    <w:rsid w:val="000E6116"/>
    <w:rsid w:val="000F49A5"/>
    <w:rsid w:val="000F6242"/>
    <w:rsid w:val="00103FF1"/>
    <w:rsid w:val="00111579"/>
    <w:rsid w:val="00125687"/>
    <w:rsid w:val="001658FB"/>
    <w:rsid w:val="001800A5"/>
    <w:rsid w:val="00190D81"/>
    <w:rsid w:val="00196B59"/>
    <w:rsid w:val="001A14F2"/>
    <w:rsid w:val="001A5967"/>
    <w:rsid w:val="001A5D8F"/>
    <w:rsid w:val="001B3A86"/>
    <w:rsid w:val="001B763F"/>
    <w:rsid w:val="001F23E8"/>
    <w:rsid w:val="00220060"/>
    <w:rsid w:val="00226381"/>
    <w:rsid w:val="002473B2"/>
    <w:rsid w:val="00266033"/>
    <w:rsid w:val="00270E35"/>
    <w:rsid w:val="00282D9C"/>
    <w:rsid w:val="00283EF0"/>
    <w:rsid w:val="002869FE"/>
    <w:rsid w:val="0029328E"/>
    <w:rsid w:val="002C3B4C"/>
    <w:rsid w:val="002D1773"/>
    <w:rsid w:val="002E01C1"/>
    <w:rsid w:val="002F1940"/>
    <w:rsid w:val="00322204"/>
    <w:rsid w:val="00324B9D"/>
    <w:rsid w:val="0033086E"/>
    <w:rsid w:val="00337939"/>
    <w:rsid w:val="003608D1"/>
    <w:rsid w:val="00372BC0"/>
    <w:rsid w:val="00383545"/>
    <w:rsid w:val="003C06D2"/>
    <w:rsid w:val="003C2E4F"/>
    <w:rsid w:val="003D342A"/>
    <w:rsid w:val="003F5E20"/>
    <w:rsid w:val="00433500"/>
    <w:rsid w:val="00433F71"/>
    <w:rsid w:val="0043559E"/>
    <w:rsid w:val="00440D43"/>
    <w:rsid w:val="00441B3A"/>
    <w:rsid w:val="00443685"/>
    <w:rsid w:val="00470DF6"/>
    <w:rsid w:val="00490D22"/>
    <w:rsid w:val="00494188"/>
    <w:rsid w:val="004A1F4C"/>
    <w:rsid w:val="004A4AE1"/>
    <w:rsid w:val="004A7B83"/>
    <w:rsid w:val="004B6483"/>
    <w:rsid w:val="004E0977"/>
    <w:rsid w:val="004E3939"/>
    <w:rsid w:val="005068A8"/>
    <w:rsid w:val="00506E5A"/>
    <w:rsid w:val="00511335"/>
    <w:rsid w:val="00526DDD"/>
    <w:rsid w:val="00571290"/>
    <w:rsid w:val="005B6433"/>
    <w:rsid w:val="005E36D4"/>
    <w:rsid w:val="006052AD"/>
    <w:rsid w:val="006456C0"/>
    <w:rsid w:val="0065337B"/>
    <w:rsid w:val="00664F56"/>
    <w:rsid w:val="00696006"/>
    <w:rsid w:val="006F0BA3"/>
    <w:rsid w:val="0071094A"/>
    <w:rsid w:val="00734F66"/>
    <w:rsid w:val="0073766B"/>
    <w:rsid w:val="00737F3B"/>
    <w:rsid w:val="007C047C"/>
    <w:rsid w:val="007C5A0D"/>
    <w:rsid w:val="007C7DC1"/>
    <w:rsid w:val="007F0EFC"/>
    <w:rsid w:val="007F4F92"/>
    <w:rsid w:val="008112E9"/>
    <w:rsid w:val="0082780B"/>
    <w:rsid w:val="00855753"/>
    <w:rsid w:val="00871D76"/>
    <w:rsid w:val="008758B0"/>
    <w:rsid w:val="00886F72"/>
    <w:rsid w:val="008908BA"/>
    <w:rsid w:val="00897959"/>
    <w:rsid w:val="008A1EC3"/>
    <w:rsid w:val="008D772F"/>
    <w:rsid w:val="008F0AC6"/>
    <w:rsid w:val="008F6C74"/>
    <w:rsid w:val="00914CD1"/>
    <w:rsid w:val="009410B6"/>
    <w:rsid w:val="009419D9"/>
    <w:rsid w:val="009603F6"/>
    <w:rsid w:val="00974738"/>
    <w:rsid w:val="009963AC"/>
    <w:rsid w:val="0099764C"/>
    <w:rsid w:val="009A2F06"/>
    <w:rsid w:val="009A7038"/>
    <w:rsid w:val="009C01E1"/>
    <w:rsid w:val="009E0B14"/>
    <w:rsid w:val="009F3F94"/>
    <w:rsid w:val="00A217D4"/>
    <w:rsid w:val="00A26521"/>
    <w:rsid w:val="00A278F6"/>
    <w:rsid w:val="00A455B0"/>
    <w:rsid w:val="00A5381C"/>
    <w:rsid w:val="00A57D88"/>
    <w:rsid w:val="00A60522"/>
    <w:rsid w:val="00A70448"/>
    <w:rsid w:val="00A80D92"/>
    <w:rsid w:val="00A910D9"/>
    <w:rsid w:val="00AA2EC9"/>
    <w:rsid w:val="00AA4FF3"/>
    <w:rsid w:val="00AE1B3E"/>
    <w:rsid w:val="00AF4345"/>
    <w:rsid w:val="00B27B7A"/>
    <w:rsid w:val="00B35644"/>
    <w:rsid w:val="00B97703"/>
    <w:rsid w:val="00BA3D66"/>
    <w:rsid w:val="00BB51AC"/>
    <w:rsid w:val="00BC484C"/>
    <w:rsid w:val="00BC533C"/>
    <w:rsid w:val="00BD4B23"/>
    <w:rsid w:val="00BE5229"/>
    <w:rsid w:val="00BF40E4"/>
    <w:rsid w:val="00C04BFC"/>
    <w:rsid w:val="00C17229"/>
    <w:rsid w:val="00C17879"/>
    <w:rsid w:val="00C50D95"/>
    <w:rsid w:val="00C664B6"/>
    <w:rsid w:val="00CB2B16"/>
    <w:rsid w:val="00CC5C85"/>
    <w:rsid w:val="00CC6919"/>
    <w:rsid w:val="00CF3BE9"/>
    <w:rsid w:val="00CF6087"/>
    <w:rsid w:val="00D14BB6"/>
    <w:rsid w:val="00D15A50"/>
    <w:rsid w:val="00D33624"/>
    <w:rsid w:val="00D37DD9"/>
    <w:rsid w:val="00D520A1"/>
    <w:rsid w:val="00D60D42"/>
    <w:rsid w:val="00DB1E79"/>
    <w:rsid w:val="00DC167B"/>
    <w:rsid w:val="00DE676C"/>
    <w:rsid w:val="00E003DF"/>
    <w:rsid w:val="00E2241D"/>
    <w:rsid w:val="00ED3726"/>
    <w:rsid w:val="00EF43FD"/>
    <w:rsid w:val="00F0715A"/>
    <w:rsid w:val="00F25496"/>
    <w:rsid w:val="00F315C5"/>
    <w:rsid w:val="00F538C8"/>
    <w:rsid w:val="00F667CF"/>
    <w:rsid w:val="00F803BE"/>
    <w:rsid w:val="00F81BA1"/>
    <w:rsid w:val="00F95E43"/>
    <w:rsid w:val="00FB2E7B"/>
    <w:rsid w:val="00FC0290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243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Adrian</cp:lastModifiedBy>
  <cp:revision>3</cp:revision>
  <cp:lastPrinted>2002-04-23T07:10:00Z</cp:lastPrinted>
  <dcterms:created xsi:type="dcterms:W3CDTF">2023-10-30T12:15:00Z</dcterms:created>
  <dcterms:modified xsi:type="dcterms:W3CDTF">2023-10-30T12:15:00Z</dcterms:modified>
</cp:coreProperties>
</file>